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90AD0" w14:textId="77777777" w:rsidR="00A859DE" w:rsidRDefault="00A859DE" w:rsidP="00A859D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WITWODE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2DD0C154" w14:textId="77777777" w:rsidR="00A859DE" w:rsidRDefault="00A859DE" w:rsidP="00A859D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East Retford, Nottinghamshire. Dyer.</w:t>
      </w:r>
    </w:p>
    <w:p w14:paraId="3C957F58" w14:textId="77777777" w:rsidR="00A859DE" w:rsidRDefault="00A859DE" w:rsidP="00A859DE">
      <w:pPr>
        <w:pStyle w:val="NoSpacing"/>
        <w:jc w:val="both"/>
        <w:rPr>
          <w:rFonts w:cs="Times New Roman"/>
          <w:szCs w:val="24"/>
        </w:rPr>
      </w:pPr>
    </w:p>
    <w:p w14:paraId="4E4325EA" w14:textId="77777777" w:rsidR="00A859DE" w:rsidRDefault="00A859DE" w:rsidP="00A859DE">
      <w:pPr>
        <w:pStyle w:val="NoSpacing"/>
        <w:jc w:val="both"/>
        <w:rPr>
          <w:rFonts w:cs="Times New Roman"/>
          <w:szCs w:val="24"/>
        </w:rPr>
      </w:pPr>
    </w:p>
    <w:p w14:paraId="01125EC6" w14:textId="77777777" w:rsidR="00A859DE" w:rsidRDefault="00A859DE" w:rsidP="00A859D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John Peke of London, ironmonger(q.v.), brought a plaint of debt against him.</w:t>
      </w:r>
    </w:p>
    <w:p w14:paraId="38CA8076" w14:textId="77777777" w:rsidR="00A859DE" w:rsidRDefault="00A859DE" w:rsidP="00A859D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4BAF00FD" w14:textId="77777777" w:rsidR="00A859DE" w:rsidRDefault="00A859DE" w:rsidP="00A859DE">
      <w:pPr>
        <w:pStyle w:val="NoSpacing"/>
        <w:jc w:val="both"/>
        <w:rPr>
          <w:rFonts w:cs="Times New Roman"/>
          <w:szCs w:val="24"/>
        </w:rPr>
      </w:pPr>
    </w:p>
    <w:p w14:paraId="13C5D237" w14:textId="77777777" w:rsidR="00A859DE" w:rsidRDefault="00A859DE" w:rsidP="00A859DE">
      <w:pPr>
        <w:pStyle w:val="NoSpacing"/>
        <w:jc w:val="both"/>
        <w:rPr>
          <w:rFonts w:cs="Times New Roman"/>
          <w:szCs w:val="24"/>
        </w:rPr>
      </w:pPr>
    </w:p>
    <w:p w14:paraId="271E3577" w14:textId="77777777" w:rsidR="00A859DE" w:rsidRDefault="00A859DE" w:rsidP="00A859D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10 December 2022</w:t>
      </w:r>
    </w:p>
    <w:p w14:paraId="19C8C04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A0C4E" w14:textId="77777777" w:rsidR="00A859DE" w:rsidRDefault="00A859DE" w:rsidP="009139A6">
      <w:r>
        <w:separator/>
      </w:r>
    </w:p>
  </w:endnote>
  <w:endnote w:type="continuationSeparator" w:id="0">
    <w:p w14:paraId="6FCBC3B9" w14:textId="77777777" w:rsidR="00A859DE" w:rsidRDefault="00A859D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5DB7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EAF9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010E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50A88" w14:textId="77777777" w:rsidR="00A859DE" w:rsidRDefault="00A859DE" w:rsidP="009139A6">
      <w:r>
        <w:separator/>
      </w:r>
    </w:p>
  </w:footnote>
  <w:footnote w:type="continuationSeparator" w:id="0">
    <w:p w14:paraId="283A71A3" w14:textId="77777777" w:rsidR="00A859DE" w:rsidRDefault="00A859D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D055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EEDB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F215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9DE"/>
    <w:rsid w:val="000666E0"/>
    <w:rsid w:val="002510B7"/>
    <w:rsid w:val="005C130B"/>
    <w:rsid w:val="00826F5C"/>
    <w:rsid w:val="009139A6"/>
    <w:rsid w:val="009448BB"/>
    <w:rsid w:val="00947624"/>
    <w:rsid w:val="00A3176C"/>
    <w:rsid w:val="00A859DE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EED90"/>
  <w15:chartTrackingRefBased/>
  <w15:docId w15:val="{B3FBDCA3-AF1B-40F4-818F-377607E21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859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2023-01-23T15:43:00Z</dcterms:created>
  <dcterms:modified xsi:type="dcterms:W3CDTF">2023-01-23T15:44:00Z</dcterms:modified>
</cp:coreProperties>
</file>